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19522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FUNDESLEY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9F3004F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5FB10F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88EE6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6D2EF075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3CCBAFB7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the taxes of a fifteenth and a tenth.</w:t>
      </w:r>
    </w:p>
    <w:p w14:paraId="6D20D904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203270FB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2510D8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040923" w14:textId="77777777" w:rsidR="003D3C4B" w:rsidRDefault="003D3C4B" w:rsidP="003D3C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26BFB89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EF4C" w14:textId="77777777" w:rsidR="003D3C4B" w:rsidRDefault="003D3C4B" w:rsidP="009139A6">
      <w:r>
        <w:separator/>
      </w:r>
    </w:p>
  </w:endnote>
  <w:endnote w:type="continuationSeparator" w:id="0">
    <w:p w14:paraId="61BB2E5F" w14:textId="77777777" w:rsidR="003D3C4B" w:rsidRDefault="003D3C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E3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61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720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834D8" w14:textId="77777777" w:rsidR="003D3C4B" w:rsidRDefault="003D3C4B" w:rsidP="009139A6">
      <w:r>
        <w:separator/>
      </w:r>
    </w:p>
  </w:footnote>
  <w:footnote w:type="continuationSeparator" w:id="0">
    <w:p w14:paraId="313DDFC1" w14:textId="77777777" w:rsidR="003D3C4B" w:rsidRDefault="003D3C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6F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C5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C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4B"/>
    <w:rsid w:val="000666E0"/>
    <w:rsid w:val="002510B7"/>
    <w:rsid w:val="003D3C4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16699"/>
  <w15:chartTrackingRefBased/>
  <w15:docId w15:val="{4A0DC715-5659-40CB-92DA-1A4FABA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2021-10-19T19:45:00Z</dcterms:created>
  <dcterms:modified xsi:type="dcterms:W3CDTF">2021-10-19T19:45:00Z</dcterms:modified>
</cp:coreProperties>
</file>